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71F26D61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ED7547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B4E65" w:rsidRPr="008B4E65">
        <w:rPr>
          <w:b/>
          <w:noProof/>
          <w:sz w:val="24"/>
        </w:rPr>
        <w:t>S5-241546</w:t>
      </w:r>
    </w:p>
    <w:p w14:paraId="7DE93618" w14:textId="11DC5AF6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fldSimple w:instr=" DOCPROPERTY  StartDate  \* MERGEFORMAT ">
        <w:r w:rsidR="00E14C4A" w:rsidRPr="00E14C4A">
          <w:rPr>
            <w:b/>
            <w:noProof/>
            <w:sz w:val="24"/>
            <w:vertAlign w:val="superscript"/>
          </w:rPr>
          <w:t>th</w:t>
        </w:r>
        <w:r w:rsidR="003D0A48" w:rsidRPr="00BA51D9">
          <w:rPr>
            <w:b/>
            <w:noProof/>
            <w:sz w:val="24"/>
          </w:rPr>
          <w:t xml:space="preserve"> </w:t>
        </w:r>
      </w:fldSimple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BA5888A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223832">
                <w:rPr>
                  <w:b/>
                  <w:noProof/>
                  <w:sz w:val="28"/>
                </w:rPr>
                <w:t>5</w:t>
              </w:r>
              <w:r w:rsidR="00FC1AB0">
                <w:rPr>
                  <w:b/>
                  <w:noProof/>
                  <w:sz w:val="28"/>
                </w:rPr>
                <w:t>3</w:t>
              </w:r>
              <w:r w:rsidR="00223832">
                <w:rPr>
                  <w:b/>
                  <w:noProof/>
                  <w:sz w:val="28"/>
                </w:rPr>
                <w:t>6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99B5118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B4E65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B8AE44C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C667CF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C667CF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C8264F7" w:rsidR="003D0A48" w:rsidRDefault="00EC5CD9" w:rsidP="00223832">
            <w:pPr>
              <w:pStyle w:val="CRCoverPage"/>
              <w:spacing w:after="0"/>
              <w:rPr>
                <w:noProof/>
              </w:rPr>
            </w:pPr>
            <w:r w:rsidRPr="00EC5CD9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CR TS </w:t>
            </w:r>
            <w:r w:rsidR="00223832" w:rsidRPr="00223832">
              <w:rPr>
                <w:noProof/>
              </w:rPr>
              <w:t>28.536 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64D9B8A" w:rsidR="003D0A48" w:rsidRDefault="00243E73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43E73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637A4CAB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312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C0EB8D1" w:rsidR="003D0A48" w:rsidRPr="00243E73" w:rsidRDefault="009C3128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43E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66472B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C667CF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E24FA18" w:rsidR="00A2064B" w:rsidRPr="004D6A33" w:rsidRDefault="00223832" w:rsidP="00223832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C17D7F6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 xml:space="preserve">Attribute property </w:t>
            </w:r>
            <w:r w:rsidR="003B1D42">
              <w:t>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 xml:space="preserve">in the document when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5387305" w:rsidR="003D0A48" w:rsidRDefault="001B4A3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lastRenderedPageBreak/>
        <w:t>First change</w:t>
      </w:r>
    </w:p>
    <w:p w14:paraId="5BD9D33D" w14:textId="77777777" w:rsidR="001B4A31" w:rsidRPr="00F6081B" w:rsidRDefault="001B4A31" w:rsidP="001B4A31">
      <w:pPr>
        <w:pStyle w:val="Heading5"/>
        <w:rPr>
          <w:lang w:eastAsia="zh-CN"/>
        </w:rPr>
      </w:pPr>
      <w:bookmarkStart w:id="4" w:name="_Toc43213078"/>
      <w:bookmarkStart w:id="5" w:name="_Toc43290123"/>
      <w:bookmarkStart w:id="6" w:name="_Toc51593033"/>
      <w:bookmarkStart w:id="7" w:name="_Toc58512759"/>
      <w:bookmarkStart w:id="8" w:name="_Toc155085923"/>
      <w:bookmarkEnd w:id="0"/>
      <w:bookmarkEnd w:id="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4"/>
      <w:bookmarkEnd w:id="5"/>
      <w:bookmarkEnd w:id="6"/>
      <w:bookmarkEnd w:id="7"/>
      <w:bookmarkEnd w:id="8"/>
    </w:p>
    <w:p w14:paraId="6F0D5395" w14:textId="5EE39222" w:rsidR="00A03419" w:rsidRDefault="001B4A31" w:rsidP="001B4A31">
      <w:r w:rsidRPr="00F6081B">
        <w:t>The following table defines the properties of attributes that are specified in the present document.</w:t>
      </w:r>
    </w:p>
    <w:p w14:paraId="71CE42EA" w14:textId="77777777" w:rsidR="001B4A31" w:rsidRPr="00F6081B" w:rsidRDefault="001B4A31" w:rsidP="001B4A31">
      <w:pPr>
        <w:pStyle w:val="TH"/>
        <w:rPr>
          <w:lang w:eastAsia="zh-CN"/>
        </w:rPr>
      </w:pPr>
      <w:r>
        <w:rPr>
          <w:lang w:eastAsia="zh-CN"/>
        </w:rPr>
        <w:t>Table 4.1.2.4.1.1</w:t>
      </w:r>
    </w:p>
    <w:p w14:paraId="2465D5F8" w14:textId="77777777" w:rsidR="001B4A31" w:rsidRDefault="001B4A31" w:rsidP="001B4A31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1B4A31" w:rsidRPr="00F6081B" w14:paraId="6EF9638E" w14:textId="77777777" w:rsidTr="000B504A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46E9E534" w14:textId="77777777" w:rsidR="001B4A31" w:rsidRPr="00F6081B" w:rsidRDefault="001B4A31" w:rsidP="000B504A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60AD475" w14:textId="77777777" w:rsidR="001B4A31" w:rsidRPr="00F6081B" w:rsidRDefault="001B4A31" w:rsidP="000B504A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8855ACE" w14:textId="77777777" w:rsidR="001B4A31" w:rsidRPr="00F6081B" w:rsidRDefault="001B4A31" w:rsidP="000B504A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1B4A31" w:rsidRPr="008F747C" w14:paraId="652D3E3D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CCE" w14:textId="77777777" w:rsidR="001B4A31" w:rsidRPr="00B8395E" w:rsidRDefault="001B4A31" w:rsidP="000B504A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C2B" w14:textId="77777777" w:rsidR="001B4A31" w:rsidRPr="00F6081B" w:rsidRDefault="001B4A31" w:rsidP="000B504A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BAB95AA" w14:textId="77777777" w:rsidR="001B4A31" w:rsidRPr="00F6081B" w:rsidRDefault="001B4A31" w:rsidP="000B504A">
            <w:pPr>
              <w:pStyle w:val="TAL"/>
              <w:rPr>
                <w:color w:val="000000"/>
              </w:rPr>
            </w:pPr>
          </w:p>
          <w:p w14:paraId="70995EA4" w14:textId="77777777" w:rsidR="001B4A31" w:rsidRPr="00F6081B" w:rsidRDefault="001B4A31" w:rsidP="000B504A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46D0A925" w14:textId="77777777" w:rsidR="001B4A31" w:rsidRPr="00F6081B" w:rsidRDefault="001B4A31" w:rsidP="000B504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C1D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C0A1F0C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55F962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4CFF58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EC852D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CBDB74A" w14:textId="77777777" w:rsidR="001B4A31" w:rsidRPr="008F747C" w:rsidRDefault="001B4A31" w:rsidP="000B504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1B4A31" w:rsidRPr="008F747C" w14:paraId="765D01C0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3E2" w14:textId="77777777" w:rsidR="001B4A31" w:rsidRPr="00F6081B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EAE" w14:textId="77777777" w:rsidR="001B4A31" w:rsidRDefault="001B4A31" w:rsidP="000B504A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0EFBA14A" w14:textId="77777777" w:rsidR="001B4A31" w:rsidRPr="00F6081B" w:rsidRDefault="001B4A31" w:rsidP="000B504A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2D2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4E1324F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53C961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616F6C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FC4C56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0971BC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B4A31" w:rsidRPr="008F747C" w14:paraId="3E7EC699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1563" w14:textId="77777777" w:rsidR="001B4A31" w:rsidRPr="00F6081B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3E0" w14:textId="77777777" w:rsidR="001B4A31" w:rsidRPr="00F6081B" w:rsidRDefault="001B4A31" w:rsidP="000B504A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3FC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DADA973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4A7586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8B59DE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03585D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61C2E6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B4A31" w:rsidRPr="008F747C" w14:paraId="49EF7E91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BA4" w14:textId="77777777" w:rsidR="001B4A31" w:rsidRPr="00F6081B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72C" w14:textId="77777777" w:rsidR="001B4A31" w:rsidRPr="00F6081B" w:rsidRDefault="001B4A31" w:rsidP="000B504A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F99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1898278B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031B380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DBFEB3A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6AFCC9D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4973E3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B4A31" w:rsidRPr="008F747C" w14:paraId="66BC98A7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55E0" w14:textId="77777777" w:rsidR="001B4A31" w:rsidRPr="00F6081B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13A4" w14:textId="77777777" w:rsidR="001B4A31" w:rsidRDefault="001B4A31" w:rsidP="000B504A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9" w:name="OLE_LINK9"/>
            <w:r w:rsidRPr="00E63746">
              <w:t>observation period</w:t>
            </w:r>
            <w:bookmarkEnd w:id="9"/>
            <w:r w:rsidRPr="00E63746">
              <w:t xml:space="preserve"> of </w:t>
            </w:r>
            <w:bookmarkStart w:id="10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0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F2C6D4B" w14:textId="77777777" w:rsidR="001B4A31" w:rsidRDefault="001B4A31" w:rsidP="000B504A">
            <w:pPr>
              <w:pStyle w:val="TAL"/>
            </w:pPr>
          </w:p>
          <w:p w14:paraId="2669B3AF" w14:textId="77777777" w:rsidR="001B4A31" w:rsidRPr="00F6081B" w:rsidRDefault="001B4A31" w:rsidP="000B504A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401F0775" w14:textId="77777777" w:rsidR="001B4A31" w:rsidRPr="00F6081B" w:rsidRDefault="001B4A31" w:rsidP="000B504A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016DE6E7" w14:textId="77777777" w:rsidR="001B4A31" w:rsidRPr="00F6081B" w:rsidRDefault="001B4A31" w:rsidP="000B504A">
            <w:pPr>
              <w:pStyle w:val="TAL"/>
            </w:pPr>
          </w:p>
          <w:p w14:paraId="703FE5C3" w14:textId="77777777" w:rsidR="001B4A31" w:rsidRPr="00F6081B" w:rsidRDefault="001B4A31" w:rsidP="000B504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4C5F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2A4B87E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46ADC3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84F293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5AB7FC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511C6E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B4A31" w:rsidRPr="008F747C" w14:paraId="4585E321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FB3" w14:textId="77777777" w:rsidR="001B4A31" w:rsidRPr="00B8395E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F87B" w14:textId="77777777" w:rsidR="001B4A31" w:rsidRDefault="001B4A31" w:rsidP="000B504A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23267A9A" w14:textId="77777777" w:rsidR="001B4A31" w:rsidRDefault="001B4A31" w:rsidP="000B504A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63A1959" w14:textId="77777777" w:rsidR="001B4A31" w:rsidRDefault="001B4A31" w:rsidP="000B504A">
            <w:pPr>
              <w:spacing w:after="0"/>
            </w:pPr>
          </w:p>
          <w:p w14:paraId="4DEB3609" w14:textId="77777777" w:rsidR="001B4A31" w:rsidRDefault="001B4A31" w:rsidP="000B504A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5384D4C7" w14:textId="77777777" w:rsidR="001B4A31" w:rsidRDefault="001B4A31" w:rsidP="000B504A">
            <w:pPr>
              <w:pStyle w:val="TAL"/>
            </w:pPr>
          </w:p>
          <w:p w14:paraId="29E3CA82" w14:textId="77777777" w:rsidR="001B4A31" w:rsidRPr="00F6081B" w:rsidRDefault="001B4A31" w:rsidP="000B504A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C81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6D28B16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2E83A3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7CEA57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6FB8C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5D11F0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B4A31" w:rsidRPr="008F747C" w14:paraId="0BE0F9ED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32A5" w14:textId="77777777" w:rsidR="001B4A31" w:rsidRPr="00B8395E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C9F" w14:textId="77777777" w:rsidR="001B4A31" w:rsidRDefault="001B4A31" w:rsidP="000B504A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740130F1" w14:textId="77777777" w:rsidR="001B4A31" w:rsidRDefault="001B4A31" w:rsidP="000B504A">
            <w:pPr>
              <w:spacing w:after="0"/>
              <w:rPr>
                <w:rFonts w:cs="Arial"/>
                <w:szCs w:val="18"/>
              </w:rPr>
            </w:pPr>
          </w:p>
          <w:p w14:paraId="6CBF7DF1" w14:textId="77777777" w:rsidR="001B4A31" w:rsidRDefault="001B4A31" w:rsidP="000B504A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094F7214" w14:textId="77777777" w:rsidR="001B4A31" w:rsidRDefault="001B4A31" w:rsidP="000B504A">
            <w:pPr>
              <w:spacing w:after="0"/>
            </w:pPr>
          </w:p>
          <w:p w14:paraId="47D80F8E" w14:textId="77777777" w:rsidR="001B4A31" w:rsidRDefault="001B4A31" w:rsidP="000B504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46D98D75" w14:textId="77777777" w:rsidR="001B4A31" w:rsidRDefault="001B4A31" w:rsidP="000B504A">
            <w:pPr>
              <w:pStyle w:val="TAL"/>
              <w:rPr>
                <w:rFonts w:cs="Arial"/>
                <w:szCs w:val="18"/>
              </w:rPr>
            </w:pPr>
          </w:p>
          <w:p w14:paraId="2314974D" w14:textId="77777777" w:rsidR="001B4A31" w:rsidRPr="00F6081B" w:rsidRDefault="001B4A31" w:rsidP="000B504A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79F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38026DE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60195F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BA1BC3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C80845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1F1FF6F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B4A31" w14:paraId="49C21E37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C034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331" w14:textId="77777777" w:rsidR="001B4A31" w:rsidRDefault="001B4A31" w:rsidP="000B504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3261F2A6" w14:textId="77777777" w:rsidR="001B4A31" w:rsidRDefault="001B4A31" w:rsidP="000B504A">
            <w:pPr>
              <w:spacing w:after="0"/>
              <w:rPr>
                <w:lang w:val="en-US"/>
              </w:rPr>
            </w:pPr>
          </w:p>
          <w:p w14:paraId="72A68798" w14:textId="77777777" w:rsidR="001B4A31" w:rsidRDefault="001B4A31" w:rsidP="000B504A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262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3AA26A7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6199DB03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673F627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9B71DDF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5101B679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1B4A31" w14:paraId="52DC6C3D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127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199" w14:textId="77777777" w:rsidR="001B4A31" w:rsidRDefault="001B4A31" w:rsidP="000B504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0D9988D" w14:textId="77777777" w:rsidR="001B4A31" w:rsidRDefault="001B4A31" w:rsidP="000B504A">
            <w:pPr>
              <w:spacing w:after="0"/>
              <w:rPr>
                <w:lang w:val="en-US"/>
              </w:rPr>
            </w:pPr>
          </w:p>
          <w:p w14:paraId="36BE1504" w14:textId="77777777" w:rsidR="001B4A31" w:rsidRDefault="001B4A31" w:rsidP="000B504A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259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981A1BE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D26E5D1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84B5D10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E3E1C5C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FD2BE53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1B4A31" w:rsidRPr="008F747C" w14:paraId="37C02371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430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D216" w14:textId="77777777" w:rsidR="001B4A31" w:rsidRDefault="001B4A31" w:rsidP="000B504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827" w14:textId="446C7B55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1" w:author="EU24" w:date="2024-04-04T13:53:00Z">
              <w:r w:rsidR="00742ADF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2" w:author="EU24" w:date="2024-04-04T13:53:00Z">
              <w:r w:rsidDel="00742ADF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7C03B8EA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9E6AA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72D2C4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0C55DC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46BCA6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B4A31" w:rsidRPr="008F747C" w14:paraId="4B939AA1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788C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C2D" w14:textId="77777777" w:rsidR="001B4A31" w:rsidRDefault="001B4A31" w:rsidP="000B504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19B" w14:textId="0F512E94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3" w:author="EU24" w:date="2024-04-04T13:53:00Z">
              <w:r w:rsidR="00742ADF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4" w:author="EU24" w:date="2024-04-04T13:53:00Z">
              <w:r w:rsidDel="00742ADF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555B272E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FB01AE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7C2E40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073660" w14:textId="77777777" w:rsidR="001B4A31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BDD4A5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B4A31" w:rsidRPr="008F747C" w14:paraId="3856598E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069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8C1" w14:textId="77777777" w:rsidR="001B4A31" w:rsidRPr="00C6611C" w:rsidRDefault="001B4A31" w:rsidP="000B504A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15CF5A4A" w14:textId="77777777" w:rsidR="001B4A31" w:rsidRPr="00E35343" w:rsidRDefault="001B4A31" w:rsidP="000B504A">
            <w:pPr>
              <w:pStyle w:val="TAL"/>
              <w:ind w:left="720"/>
              <w:rPr>
                <w:lang w:val="en-US"/>
              </w:rPr>
            </w:pPr>
          </w:p>
          <w:p w14:paraId="4EC788DF" w14:textId="77777777" w:rsidR="001B4A31" w:rsidRDefault="001B4A31" w:rsidP="000B504A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57DAB17F" w14:textId="77777777" w:rsidR="001B4A31" w:rsidRDefault="001B4A31" w:rsidP="000B504A">
            <w:pPr>
              <w:pStyle w:val="TAL"/>
              <w:rPr>
                <w:lang w:val="en-US"/>
              </w:rPr>
            </w:pPr>
          </w:p>
          <w:p w14:paraId="7BD830D8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FD6DB43" w14:textId="77777777" w:rsidR="001B4A31" w:rsidRPr="002B15AA" w:rsidRDefault="001B4A31" w:rsidP="000B504A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0A65881" w14:textId="77777777" w:rsidR="001B4A31" w:rsidRPr="00F6081B" w:rsidRDefault="001B4A31" w:rsidP="000B504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B6C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6F4B0EB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33E350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A459E5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1953E5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FB470C1" w14:textId="77777777" w:rsidR="001B4A31" w:rsidRPr="008F747C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:rsidRPr="00771FA2" w14:paraId="08FA52F3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453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88E3" w14:textId="77777777" w:rsidR="001B4A31" w:rsidRPr="00C6611C" w:rsidRDefault="001B4A31" w:rsidP="000B504A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42256C84" w14:textId="77777777" w:rsidR="001B4A31" w:rsidRPr="00C06240" w:rsidRDefault="001B4A31" w:rsidP="000B504A">
            <w:pPr>
              <w:pStyle w:val="TAL"/>
              <w:ind w:left="720"/>
              <w:rPr>
                <w:lang w:val="en-US"/>
              </w:rPr>
            </w:pPr>
          </w:p>
          <w:p w14:paraId="30C0EE0E" w14:textId="77777777" w:rsidR="001B4A31" w:rsidRDefault="001B4A31" w:rsidP="000B504A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4794A5A" w14:textId="77777777" w:rsidR="001B4A31" w:rsidRPr="00C06240" w:rsidRDefault="001B4A31" w:rsidP="000B504A">
            <w:pPr>
              <w:pStyle w:val="TAL"/>
              <w:rPr>
                <w:lang w:val="en-US"/>
              </w:rPr>
            </w:pPr>
          </w:p>
          <w:p w14:paraId="6C265288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53924B8" w14:textId="77777777" w:rsidR="001B4A31" w:rsidRPr="002B15AA" w:rsidRDefault="001B4A31" w:rsidP="000B504A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C425D51" w14:textId="77777777" w:rsidR="001B4A31" w:rsidRPr="00F6081B" w:rsidRDefault="001B4A31" w:rsidP="000B504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84A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ACA8CE2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8B974F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38B067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D43F41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78B604E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:rsidRPr="002B15AA" w14:paraId="11D3E227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FA1D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E919" w14:textId="77777777" w:rsidR="001B4A31" w:rsidRDefault="001B4A31" w:rsidP="000B504A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46B2579F" w14:textId="77777777" w:rsidR="001B4A31" w:rsidRDefault="001B4A31" w:rsidP="000B504A">
            <w:pPr>
              <w:pStyle w:val="TAL"/>
              <w:spacing w:line="256" w:lineRule="auto"/>
            </w:pPr>
          </w:p>
          <w:p w14:paraId="42D84C0C" w14:textId="77777777" w:rsidR="001B4A31" w:rsidRPr="00C06240" w:rsidRDefault="001B4A31" w:rsidP="000B504A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47AA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7CCC46C1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C36003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471D58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3D9308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6D3E807B" w14:textId="77777777" w:rsidR="001B4A31" w:rsidRPr="002B15AA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B4A31" w14:paraId="16CFDC3C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233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4290" w14:textId="77777777" w:rsidR="001B4A31" w:rsidRDefault="001B4A31" w:rsidP="000B504A">
            <w:pPr>
              <w:pStyle w:val="TAL"/>
              <w:spacing w:line="256" w:lineRule="auto"/>
            </w:pPr>
            <w:r>
              <w:t>The DN of a managed entity</w:t>
            </w:r>
          </w:p>
          <w:p w14:paraId="08A46575" w14:textId="77777777" w:rsidR="001B4A31" w:rsidRDefault="001B4A31" w:rsidP="000B504A">
            <w:pPr>
              <w:spacing w:after="0"/>
            </w:pPr>
          </w:p>
          <w:p w14:paraId="25D4F67F" w14:textId="77777777" w:rsidR="001B4A31" w:rsidRDefault="001B4A31" w:rsidP="000B504A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A6E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82B7510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2636BE41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2D9C7B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D8DE7E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FDC7060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B4A31" w14:paraId="6E234D00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69B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839D" w14:textId="77777777" w:rsidR="001B4A31" w:rsidRDefault="001B4A31" w:rsidP="000B504A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126BE692" w14:textId="77777777" w:rsidR="001B4A31" w:rsidRDefault="001B4A31" w:rsidP="000B504A">
            <w:pPr>
              <w:pStyle w:val="TAL"/>
              <w:spacing w:line="256" w:lineRule="auto"/>
            </w:pPr>
          </w:p>
          <w:p w14:paraId="50791BEC" w14:textId="77777777" w:rsidR="001B4A31" w:rsidRDefault="001B4A31" w:rsidP="000B504A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FF01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B3B422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C127657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5" w:author="EU24" w:date="2024-04-04T14:04:00Z">
              <w:r w:rsidDel="00101808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B528FFE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96AD970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324998B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B4A31" w14:paraId="59AB972F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B3B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55E" w14:textId="77777777" w:rsidR="001B4A31" w:rsidRDefault="001B4A31" w:rsidP="000B504A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3AD2064F" w14:textId="77777777" w:rsidR="001B4A31" w:rsidRDefault="001B4A31" w:rsidP="000B504A">
            <w:pPr>
              <w:pStyle w:val="TAL"/>
              <w:spacing w:line="256" w:lineRule="auto"/>
            </w:pPr>
          </w:p>
          <w:p w14:paraId="2648D267" w14:textId="77777777" w:rsidR="001B4A31" w:rsidRDefault="001B4A31" w:rsidP="000B504A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7AC1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23BE26F1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0E8A372" w14:textId="06A75F0B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6" w:author="EU24" w:date="2024-03-28T11:37:00Z">
              <w:r w:rsidDel="001B4A31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7D33997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D54FBEB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0514AB3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B4A31" w14:paraId="180E8FD9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BDF8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90B" w14:textId="77777777" w:rsidR="001B4A31" w:rsidRDefault="001B4A31" w:rsidP="000B504A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C72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65CA5E6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554325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FDAD12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E56215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0F0919A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14:paraId="2E9AD682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594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5A8" w14:textId="77777777" w:rsidR="001B4A31" w:rsidRDefault="001B4A31" w:rsidP="000B504A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BEC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726CCEEA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4AD108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41FAA4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96482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D19DAD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14:paraId="7AB7ECDF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8D8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21C" w14:textId="77777777" w:rsidR="001B4A31" w:rsidRDefault="001B4A31" w:rsidP="000B504A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C7D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1F743BF7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92D436E" w14:textId="3A200B0C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7" w:author="EU24" w:date="2024-03-28T11:3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8" w:author="EU24" w:date="2024-03-28T11:37:00Z">
              <w:r w:rsidRPr="00771FA2" w:rsidDel="001B4A31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68809E7D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CFED9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9D991B8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14:paraId="75ACE2FB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D94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FAA" w14:textId="77777777" w:rsidR="001B4A31" w:rsidRDefault="001B4A31" w:rsidP="000B504A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AD7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5CA278C7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0005FDB" w14:textId="4BDD6768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9" w:author="EU24" w:date="2024-03-28T11:37:00Z">
              <w:r w:rsidRPr="00771FA2" w:rsidDel="001B4A31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20" w:author="EU24" w:date="2024-03-28T11:3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96A2E2D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7A311D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FBB0B49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14:paraId="34A7A451" w14:textId="77777777" w:rsidTr="000B504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3F1" w14:textId="77777777" w:rsidR="001B4A31" w:rsidRPr="00771FA2" w:rsidRDefault="001B4A31" w:rsidP="000B504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E8AA" w14:textId="77777777" w:rsidR="001B4A31" w:rsidRDefault="001B4A31" w:rsidP="000B504A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7981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7D5B2918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4478C1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D9417B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B1DC75" w14:textId="77777777" w:rsidR="001B4A31" w:rsidRPr="00771FA2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D634701" w14:textId="77777777" w:rsidR="001B4A31" w:rsidRDefault="001B4A31" w:rsidP="000B504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B4A31" w:rsidRPr="00422E92" w14:paraId="305A3A62" w14:textId="77777777" w:rsidTr="000B504A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EAF" w14:textId="77777777" w:rsidR="001B4A31" w:rsidRPr="00F6081B" w:rsidRDefault="001B4A31" w:rsidP="000B504A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1DA3CF73" w14:textId="77777777" w:rsidR="001B4A31" w:rsidRPr="00422E92" w:rsidRDefault="001B4A31" w:rsidP="000B504A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49F183C6" w14:textId="77777777" w:rsidR="001B4A31" w:rsidRDefault="001B4A31" w:rsidP="001B4A31"/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1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21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5DC3" w14:textId="77777777" w:rsidR="00580CAF" w:rsidRDefault="00580CAF">
      <w:r>
        <w:separator/>
      </w:r>
    </w:p>
  </w:endnote>
  <w:endnote w:type="continuationSeparator" w:id="0">
    <w:p w14:paraId="1DE02610" w14:textId="77777777" w:rsidR="00580CAF" w:rsidRDefault="0058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0617B" w14:textId="77777777" w:rsidR="00580CAF" w:rsidRDefault="00580CAF">
      <w:r>
        <w:separator/>
      </w:r>
    </w:p>
  </w:footnote>
  <w:footnote w:type="continuationSeparator" w:id="0">
    <w:p w14:paraId="0B4BF332" w14:textId="77777777" w:rsidR="00580CAF" w:rsidRDefault="00580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01808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4A31"/>
    <w:rsid w:val="001B52F0"/>
    <w:rsid w:val="001B7A65"/>
    <w:rsid w:val="001E0715"/>
    <w:rsid w:val="001E293E"/>
    <w:rsid w:val="001E41F3"/>
    <w:rsid w:val="00201B8D"/>
    <w:rsid w:val="002169E2"/>
    <w:rsid w:val="00222B10"/>
    <w:rsid w:val="00223832"/>
    <w:rsid w:val="00235242"/>
    <w:rsid w:val="00243E7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560"/>
    <w:rsid w:val="002B5741"/>
    <w:rsid w:val="002B6BD7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0DB8"/>
    <w:rsid w:val="004242F1"/>
    <w:rsid w:val="004A2452"/>
    <w:rsid w:val="004A52C6"/>
    <w:rsid w:val="004B724E"/>
    <w:rsid w:val="004B75B7"/>
    <w:rsid w:val="004D1D31"/>
    <w:rsid w:val="004D4EEC"/>
    <w:rsid w:val="004D6A33"/>
    <w:rsid w:val="004E4F80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80CAF"/>
    <w:rsid w:val="00592D74"/>
    <w:rsid w:val="005947F0"/>
    <w:rsid w:val="005959A2"/>
    <w:rsid w:val="005B58B3"/>
    <w:rsid w:val="005D6EAF"/>
    <w:rsid w:val="005E2C44"/>
    <w:rsid w:val="00600FD5"/>
    <w:rsid w:val="00613489"/>
    <w:rsid w:val="00614BD5"/>
    <w:rsid w:val="00616B58"/>
    <w:rsid w:val="00621188"/>
    <w:rsid w:val="006257ED"/>
    <w:rsid w:val="00647924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42ADF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4E65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3128"/>
    <w:rsid w:val="009C71D7"/>
    <w:rsid w:val="009D1A63"/>
    <w:rsid w:val="009D7DF2"/>
    <w:rsid w:val="009E3297"/>
    <w:rsid w:val="009E6423"/>
    <w:rsid w:val="009F734F"/>
    <w:rsid w:val="00A013CB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1CED"/>
    <w:rsid w:val="00C12A87"/>
    <w:rsid w:val="00C12D8A"/>
    <w:rsid w:val="00C22249"/>
    <w:rsid w:val="00C245E1"/>
    <w:rsid w:val="00C3254D"/>
    <w:rsid w:val="00C37791"/>
    <w:rsid w:val="00C53200"/>
    <w:rsid w:val="00C61A91"/>
    <w:rsid w:val="00C667CF"/>
    <w:rsid w:val="00C66BA2"/>
    <w:rsid w:val="00C7103B"/>
    <w:rsid w:val="00C95985"/>
    <w:rsid w:val="00C96EB8"/>
    <w:rsid w:val="00CB0F1E"/>
    <w:rsid w:val="00CC5026"/>
    <w:rsid w:val="00CC68D0"/>
    <w:rsid w:val="00CF34B5"/>
    <w:rsid w:val="00CF5C18"/>
    <w:rsid w:val="00D00CA2"/>
    <w:rsid w:val="00D03251"/>
    <w:rsid w:val="00D03F9A"/>
    <w:rsid w:val="00D05EF6"/>
    <w:rsid w:val="00D06D51"/>
    <w:rsid w:val="00D24991"/>
    <w:rsid w:val="00D37711"/>
    <w:rsid w:val="00D4591B"/>
    <w:rsid w:val="00D50255"/>
    <w:rsid w:val="00D66520"/>
    <w:rsid w:val="00D714BD"/>
    <w:rsid w:val="00D80B6C"/>
    <w:rsid w:val="00DA048B"/>
    <w:rsid w:val="00DA7293"/>
    <w:rsid w:val="00DD2656"/>
    <w:rsid w:val="00DE34CF"/>
    <w:rsid w:val="00E054E2"/>
    <w:rsid w:val="00E13F3D"/>
    <w:rsid w:val="00E14C4A"/>
    <w:rsid w:val="00E23090"/>
    <w:rsid w:val="00E34898"/>
    <w:rsid w:val="00E368AD"/>
    <w:rsid w:val="00EA0965"/>
    <w:rsid w:val="00EA4E11"/>
    <w:rsid w:val="00EB09B7"/>
    <w:rsid w:val="00EC04FB"/>
    <w:rsid w:val="00EC5CD9"/>
    <w:rsid w:val="00ED7547"/>
    <w:rsid w:val="00EE436C"/>
    <w:rsid w:val="00EE7D7C"/>
    <w:rsid w:val="00EF6D0A"/>
    <w:rsid w:val="00F01566"/>
    <w:rsid w:val="00F25D98"/>
    <w:rsid w:val="00F300FB"/>
    <w:rsid w:val="00F420AE"/>
    <w:rsid w:val="00F433F0"/>
    <w:rsid w:val="00F53069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1450</Words>
  <Characters>8269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16</cp:revision>
  <cp:lastPrinted>1899-12-31T23:00:00Z</cp:lastPrinted>
  <dcterms:created xsi:type="dcterms:W3CDTF">2024-03-28T10:21:00Z</dcterms:created>
  <dcterms:modified xsi:type="dcterms:W3CDTF">2024-04-06T16:01:00Z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